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 xml:space="preserve">roj: </w:t>
      </w:r>
      <w:r w:rsidR="0092068A">
        <w:rPr>
          <w:rFonts w:ascii="Tahoma" w:hAnsi="Tahoma" w:cs="Tahoma"/>
          <w:sz w:val="22"/>
          <w:szCs w:val="22"/>
          <w:lang w:val="hr-HR"/>
        </w:rPr>
        <w:t>01/1-02-5-1422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92068A">
        <w:rPr>
          <w:rFonts w:ascii="Tahoma" w:hAnsi="Tahoma" w:cs="Tahoma"/>
          <w:sz w:val="22"/>
          <w:szCs w:val="22"/>
          <w:lang w:val="hr-HR"/>
        </w:rPr>
        <w:t xml:space="preserve"> 19.10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92068A">
        <w:rPr>
          <w:rFonts w:ascii="Tahoma" w:hAnsi="Tahoma" w:cs="Tahoma"/>
          <w:b/>
          <w:sz w:val="22"/>
          <w:szCs w:val="22"/>
          <w:lang w:val="hr-HR"/>
        </w:rPr>
        <w:t>6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92068A">
        <w:rPr>
          <w:rFonts w:ascii="Tahoma" w:hAnsi="Tahoma" w:cs="Tahoma"/>
          <w:b/>
          <w:sz w:val="22"/>
          <w:szCs w:val="22"/>
          <w:lang w:val="hr-HR"/>
        </w:rPr>
        <w:t>utorak 27</w:t>
      </w:r>
      <w:r w:rsidR="00450194">
        <w:rPr>
          <w:rFonts w:ascii="Tahoma" w:hAnsi="Tahoma" w:cs="Tahoma"/>
          <w:b/>
          <w:sz w:val="22"/>
          <w:szCs w:val="22"/>
          <w:lang w:val="hr-HR"/>
        </w:rPr>
        <w:t>.10</w:t>
      </w:r>
      <w:r w:rsidR="002E6124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u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92068A" w:rsidRDefault="0092068A" w:rsidP="0045019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Zapisnik sa 5. sjednice Ustavnoga povjerenstva </w:t>
      </w:r>
    </w:p>
    <w:p w:rsidR="00450194" w:rsidRPr="004B4098" w:rsidRDefault="00450194" w:rsidP="0045019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Prijedlog Zakona o </w:t>
      </w:r>
      <w:r w:rsidR="0092068A">
        <w:rPr>
          <w:rFonts w:ascii="Tahoma" w:hAnsi="Tahoma" w:cs="Tahoma"/>
          <w:sz w:val="22"/>
          <w:szCs w:val="22"/>
          <w:lang w:val="bs-Latn-BA"/>
        </w:rPr>
        <w:t xml:space="preserve">državljanstvu </w:t>
      </w:r>
      <w:r>
        <w:rPr>
          <w:rFonts w:ascii="Tahoma" w:hAnsi="Tahoma" w:cs="Tahoma"/>
          <w:sz w:val="22"/>
          <w:szCs w:val="22"/>
          <w:lang w:val="bs-Latn-BA"/>
        </w:rPr>
        <w:t>Federacij</w:t>
      </w:r>
      <w:r w:rsidR="0092068A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 xml:space="preserve"> BiH </w:t>
      </w:r>
    </w:p>
    <w:p w:rsidR="00E57C02" w:rsidRPr="004B4098" w:rsidRDefault="00E57C02" w:rsidP="00E57C02">
      <w:pPr>
        <w:pStyle w:val="ListParagraph"/>
        <w:numPr>
          <w:ilvl w:val="0"/>
          <w:numId w:val="18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2E6124" w:rsidRPr="00E57C02" w:rsidRDefault="002E6124" w:rsidP="00E57C02">
      <w:pPr>
        <w:rPr>
          <w:rFonts w:ascii="Tahoma" w:hAnsi="Tahoma" w:cs="Tahoma"/>
          <w:sz w:val="22"/>
          <w:szCs w:val="22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3C19DB" w:rsidRDefault="00890F68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B12B77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, v.r.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413" w:rsidRDefault="00207413" w:rsidP="008F621F">
      <w:r>
        <w:separator/>
      </w:r>
    </w:p>
  </w:endnote>
  <w:endnote w:type="continuationSeparator" w:id="0">
    <w:p w:rsidR="00207413" w:rsidRDefault="00207413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3F251B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413" w:rsidRDefault="00207413" w:rsidP="008F621F">
      <w:r>
        <w:separator/>
      </w:r>
    </w:p>
  </w:footnote>
  <w:footnote w:type="continuationSeparator" w:id="0">
    <w:p w:rsidR="00207413" w:rsidRDefault="00207413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049B8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4616"/>
    <w:rsid w:val="001C6EB3"/>
    <w:rsid w:val="00207413"/>
    <w:rsid w:val="00252CB4"/>
    <w:rsid w:val="00265285"/>
    <w:rsid w:val="00274759"/>
    <w:rsid w:val="00287851"/>
    <w:rsid w:val="002A516E"/>
    <w:rsid w:val="002E6124"/>
    <w:rsid w:val="002F3C7A"/>
    <w:rsid w:val="00333048"/>
    <w:rsid w:val="003679AB"/>
    <w:rsid w:val="00375F03"/>
    <w:rsid w:val="0038091F"/>
    <w:rsid w:val="003A4E07"/>
    <w:rsid w:val="003B549F"/>
    <w:rsid w:val="003C19DB"/>
    <w:rsid w:val="003D0665"/>
    <w:rsid w:val="003E04DE"/>
    <w:rsid w:val="003F251B"/>
    <w:rsid w:val="003F6D94"/>
    <w:rsid w:val="004332C7"/>
    <w:rsid w:val="00450194"/>
    <w:rsid w:val="00470F61"/>
    <w:rsid w:val="004B4098"/>
    <w:rsid w:val="004C1045"/>
    <w:rsid w:val="00506FA8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A0B87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D0797"/>
    <w:rsid w:val="00BE21D2"/>
    <w:rsid w:val="00C477D7"/>
    <w:rsid w:val="00C75977"/>
    <w:rsid w:val="00CA20DA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DF21B3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C2FD4-F832-4302-8476-54E7B285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2015-10-20T09:47:00Z</cp:lastPrinted>
  <dcterms:created xsi:type="dcterms:W3CDTF">2016-02-15T06:45:00Z</dcterms:created>
  <dcterms:modified xsi:type="dcterms:W3CDTF">2016-02-15T06:54:00Z</dcterms:modified>
</cp:coreProperties>
</file>